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6E05185B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1A48B1">
                                      <w:rPr>
                                        <w:rStyle w:val="Style2"/>
                                        <w:sz w:val="18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6E05185B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1A48B1">
                                <w:rPr>
                                  <w:rStyle w:val="Style2"/>
                                  <w:sz w:val="18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E645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E645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E6457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E6457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E6457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E6457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506E" w14:textId="77777777" w:rsidR="00E64571" w:rsidRDefault="00E64571" w:rsidP="001007E7">
      <w:pPr>
        <w:spacing w:after="0" w:line="240" w:lineRule="auto"/>
      </w:pPr>
      <w:r>
        <w:separator/>
      </w:r>
    </w:p>
  </w:endnote>
  <w:endnote w:type="continuationSeparator" w:id="0">
    <w:p w14:paraId="3C4C074D" w14:textId="77777777" w:rsidR="00E64571" w:rsidRDefault="00E6457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196B9" w14:textId="77777777" w:rsidR="00E64571" w:rsidRDefault="00E64571" w:rsidP="001007E7">
      <w:pPr>
        <w:spacing w:after="0" w:line="240" w:lineRule="auto"/>
      </w:pPr>
      <w:r>
        <w:separator/>
      </w:r>
    </w:p>
  </w:footnote>
  <w:footnote w:type="continuationSeparator" w:id="0">
    <w:p w14:paraId="0E950B4B" w14:textId="77777777" w:rsidR="00E64571" w:rsidRDefault="00E6457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BELGICA SAMILA FERNANDEZ DE LOS SANTOS</cp:lastModifiedBy>
  <cp:revision>2</cp:revision>
  <cp:lastPrinted>2011-03-04T18:48:00Z</cp:lastPrinted>
  <dcterms:created xsi:type="dcterms:W3CDTF">2026-02-12T14:40:00Z</dcterms:created>
  <dcterms:modified xsi:type="dcterms:W3CDTF">2026-02-12T14:40:00Z</dcterms:modified>
</cp:coreProperties>
</file>